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9F7" w:rsidRDefault="003F69F7" w:rsidP="003F69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CHIRCHEHEY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3F69F7" w:rsidRDefault="003F69F7" w:rsidP="003F69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69F7" w:rsidRDefault="003F69F7" w:rsidP="003F69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69F7" w:rsidRDefault="003F69F7" w:rsidP="003F69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Highworth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3F69F7" w:rsidRDefault="003F69F7" w:rsidP="003F69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lands of the late Sir Humphrey Stafford(q.v.).</w:t>
      </w:r>
    </w:p>
    <w:p w:rsidR="003F69F7" w:rsidRDefault="003F69F7" w:rsidP="003F69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21-188)</w:t>
      </w:r>
    </w:p>
    <w:p w:rsidR="003F69F7" w:rsidRDefault="003F69F7" w:rsidP="003F69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69F7" w:rsidRDefault="003F69F7" w:rsidP="003F69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69F7" w:rsidRDefault="003F69F7" w:rsidP="003F69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2016</w:t>
      </w:r>
    </w:p>
    <w:p w:rsidR="00DD5B8A" w:rsidRPr="003F69F7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3F69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9F7" w:rsidRDefault="003F69F7" w:rsidP="00564E3C">
      <w:pPr>
        <w:spacing w:after="0" w:line="240" w:lineRule="auto"/>
      </w:pPr>
      <w:r>
        <w:separator/>
      </w:r>
    </w:p>
  </w:endnote>
  <w:endnote w:type="continuationSeparator" w:id="0">
    <w:p w:rsidR="003F69F7" w:rsidRDefault="003F69F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F69F7">
      <w:rPr>
        <w:rFonts w:ascii="Times New Roman" w:hAnsi="Times New Roman" w:cs="Times New Roman"/>
        <w:noProof/>
        <w:sz w:val="24"/>
        <w:szCs w:val="24"/>
      </w:rPr>
      <w:t>11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9F7" w:rsidRDefault="003F69F7" w:rsidP="00564E3C">
      <w:pPr>
        <w:spacing w:after="0" w:line="240" w:lineRule="auto"/>
      </w:pPr>
      <w:r>
        <w:separator/>
      </w:r>
    </w:p>
  </w:footnote>
  <w:footnote w:type="continuationSeparator" w:id="0">
    <w:p w:rsidR="003F69F7" w:rsidRDefault="003F69F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9F7"/>
    <w:rsid w:val="00372DC6"/>
    <w:rsid w:val="003F69F7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54BEC"/>
  <w15:chartTrackingRefBased/>
  <w15:docId w15:val="{856590D3-0BFA-479C-8CCD-B8B176D48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2016-01-11T21:52:00Z</dcterms:created>
  <dcterms:modified xsi:type="dcterms:W3CDTF">2016-01-11T21:53:00Z</dcterms:modified>
</cp:coreProperties>
</file>